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510D42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10D42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10D42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10D42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50054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07143/034-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510D42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510D42" w:rsidRPr="00510D42">
          <w:rPr>
            <w:bCs/>
          </w:rPr>
          <w:t>17</w:t>
        </w:r>
        <w:r w:rsidR="00510D42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500543" w:rsidRPr="0050054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500543" w:rsidRPr="00500543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500543" w:rsidRPr="00500543">
          <w:rPr>
            <w:rStyle w:val="aa"/>
          </w:rPr>
          <w:t xml:space="preserve"> Поликлиника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500543" w:rsidRPr="00500543">
          <w:rPr>
            <w:u w:val="single"/>
          </w:rPr>
          <w:t xml:space="preserve"> 07143/034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500543" w:rsidRPr="00500543">
          <w:rPr>
            <w:rStyle w:val="aa"/>
          </w:rPr>
          <w:t xml:space="preserve"> Помощник </w:t>
        </w:r>
        <w:r w:rsidR="00500543" w:rsidRPr="00500543">
          <w:rPr>
            <w:u w:val="single"/>
          </w:rPr>
          <w:t xml:space="preserve">врача-эпидемиолога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500543" w:rsidRPr="00500543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500543" w:rsidRPr="0050054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A527C6" w:rsidP="00AD14A4">
      <w:fldSimple w:instr=" DOCVARIABLE izm_nd_new \* MERGEFORMAT ">
        <w:r w:rsidR="00510D42" w:rsidRPr="00510D42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510D42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510D42" w:rsidRPr="00F27D93" w:rsidRDefault="00510D42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10D42" w:rsidRPr="00F27D93" w:rsidRDefault="00510D42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10D42" w:rsidRPr="00F27D93" w:rsidRDefault="00510D42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510D42" w:rsidRPr="00F27D93" w:rsidRDefault="00D23A65" w:rsidP="00745D40">
            <w:pPr>
              <w:pStyle w:val="a8"/>
            </w:pPr>
            <w:r>
              <w:t>6</w:t>
            </w:r>
            <w:r w:rsidR="00510D42">
              <w:t>0</w:t>
            </w: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510D42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10D42" w:rsidRPr="00F27D93" w:rsidRDefault="00510D42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10D42" w:rsidRPr="00F27D93" w:rsidRDefault="00510D42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10D42" w:rsidRPr="00F27D93" w:rsidRDefault="00D23A65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10D42" w:rsidRDefault="00510D42" w:rsidP="00745D40">
            <w:pPr>
              <w:pStyle w:val="a8"/>
            </w:pP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510D42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10D42" w:rsidRDefault="00D23A65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10D42" w:rsidRDefault="00510D42" w:rsidP="00745D40">
            <w:pPr>
              <w:pStyle w:val="a8"/>
            </w:pP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510D42">
              <w:rPr>
                <w:b/>
                <w:i/>
              </w:rPr>
              <w:t>Поликлиника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510D42" w:rsidRDefault="00510D42" w:rsidP="00745D40">
            <w:pPr>
              <w:pStyle w:val="a8"/>
            </w:pPr>
            <w:r>
              <w:t>20</w:t>
            </w: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510D42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10D42" w:rsidRDefault="00D23A65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10D42" w:rsidRDefault="00510D42" w:rsidP="00745D40">
            <w:pPr>
              <w:pStyle w:val="a8"/>
            </w:pP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510D42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10D42" w:rsidRDefault="00D23A65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10D42" w:rsidRDefault="00510D42" w:rsidP="00745D40">
            <w:pPr>
              <w:pStyle w:val="a8"/>
            </w:pPr>
          </w:p>
        </w:tc>
      </w:tr>
      <w:tr w:rsidR="00D23A65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23A65" w:rsidRPr="00D23A65" w:rsidRDefault="00D23A65" w:rsidP="00745D40">
            <w:pPr>
              <w:pStyle w:val="a8"/>
              <w:jc w:val="left"/>
              <w:rPr>
                <w:b/>
                <w:i/>
              </w:rPr>
            </w:pPr>
            <w:bookmarkStart w:id="21" w:name="zona3"/>
            <w:bookmarkEnd w:id="21"/>
            <w:r w:rsidRPr="00D23A65">
              <w:rPr>
                <w:b/>
                <w:i/>
              </w:rPr>
              <w:t>Выезды</w:t>
            </w: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D23A65" w:rsidRDefault="00D23A65" w:rsidP="00745D40">
            <w:pPr>
              <w:pStyle w:val="a8"/>
            </w:pPr>
            <w:r>
              <w:t>20</w:t>
            </w:r>
          </w:p>
        </w:tc>
      </w:tr>
      <w:tr w:rsidR="00D23A65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23A65" w:rsidRPr="00D23A65" w:rsidRDefault="00D23A65" w:rsidP="00745D40">
            <w:pPr>
              <w:pStyle w:val="a8"/>
              <w:jc w:val="left"/>
              <w:rPr>
                <w:i/>
              </w:rPr>
            </w:pPr>
            <w:bookmarkStart w:id="22" w:name="group3_z3"/>
            <w:bookmarkEnd w:id="22"/>
            <w:r w:rsidRPr="00D23A65">
              <w:rPr>
                <w:i/>
              </w:rPr>
              <w:lastRenderedPageBreak/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D23A65" w:rsidRDefault="00D23A65" w:rsidP="00745D40">
            <w:pPr>
              <w:pStyle w:val="a8"/>
            </w:pPr>
          </w:p>
        </w:tc>
      </w:tr>
      <w:tr w:rsidR="00D23A65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23A65" w:rsidRPr="00D23A65" w:rsidRDefault="00D23A65" w:rsidP="00745D40">
            <w:pPr>
              <w:pStyle w:val="a8"/>
              <w:jc w:val="left"/>
              <w:rPr>
                <w:i/>
              </w:rPr>
            </w:pPr>
            <w:bookmarkStart w:id="23" w:name="group4_z3"/>
            <w:bookmarkEnd w:id="23"/>
            <w:r w:rsidRPr="00D23A6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D23A65" w:rsidRDefault="00D23A65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D23A65" w:rsidRPr="00D23A65">
          <w:rPr>
            <w:bCs/>
          </w:rPr>
          <w:t>-</w:t>
        </w:r>
        <w:r w:rsidR="00D23A65" w:rsidRPr="00D23A65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D23A65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10D42" w:rsidTr="00510D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10D42" w:rsidRDefault="00510D42" w:rsidP="00AA46ED">
            <w:pPr>
              <w:pStyle w:val="a8"/>
            </w:pPr>
            <w:r w:rsidRPr="00510D4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10D4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10D42" w:rsidRDefault="00510D42" w:rsidP="00AA46ED">
            <w:pPr>
              <w:pStyle w:val="a8"/>
            </w:pPr>
            <w:r w:rsidRPr="00510D4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10D4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10D4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10D4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10D42" w:rsidRDefault="00510D42" w:rsidP="00AA46ED">
            <w:pPr>
              <w:pStyle w:val="a8"/>
            </w:pPr>
            <w:r w:rsidRPr="00510D42">
              <w:t>Митяева Ольга Александровна</w:t>
            </w:r>
          </w:p>
        </w:tc>
      </w:tr>
      <w:tr w:rsidR="00AA46ED" w:rsidRPr="00510D42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10D42" w:rsidRDefault="00510D42" w:rsidP="00AA46ED">
            <w:pPr>
              <w:pStyle w:val="a8"/>
              <w:rPr>
                <w:b/>
                <w:vertAlign w:val="superscript"/>
              </w:rPr>
            </w:pPr>
            <w:r w:rsidRPr="00510D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10D4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10D42" w:rsidRDefault="00510D42" w:rsidP="00AA46ED">
            <w:pPr>
              <w:pStyle w:val="a8"/>
              <w:rPr>
                <w:b/>
                <w:vertAlign w:val="superscript"/>
              </w:rPr>
            </w:pPr>
            <w:r w:rsidRPr="00510D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10D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10D42" w:rsidRDefault="00510D42" w:rsidP="00AA46ED">
            <w:pPr>
              <w:pStyle w:val="a8"/>
              <w:rPr>
                <w:b/>
                <w:vertAlign w:val="superscript"/>
              </w:rPr>
            </w:pPr>
            <w:r w:rsidRPr="00510D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10D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10D42" w:rsidRDefault="00510D42" w:rsidP="00AA46ED">
            <w:pPr>
              <w:pStyle w:val="a8"/>
              <w:rPr>
                <w:b/>
                <w:vertAlign w:val="superscript"/>
              </w:rPr>
            </w:pPr>
            <w:r w:rsidRPr="00510D42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D42" w:rsidRDefault="00510D42" w:rsidP="0076042D">
      <w:pPr>
        <w:pStyle w:val="a9"/>
      </w:pPr>
      <w:r>
        <w:separator/>
      </w:r>
    </w:p>
  </w:endnote>
  <w:endnote w:type="continuationSeparator" w:id="0">
    <w:p w:rsidR="00510D42" w:rsidRDefault="00510D4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0054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07143/034-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6" w:name="kolontitul2"/>
          <w:bookmarkEnd w:id="26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A527C6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A527C6" w:rsidRPr="00751B84">
            <w:rPr>
              <w:rStyle w:val="ad"/>
              <w:sz w:val="20"/>
              <w:szCs w:val="20"/>
            </w:rPr>
            <w:fldChar w:fldCharType="separate"/>
          </w:r>
          <w:r w:rsidR="00500543">
            <w:rPr>
              <w:rStyle w:val="ad"/>
              <w:noProof/>
              <w:sz w:val="20"/>
              <w:szCs w:val="20"/>
            </w:rPr>
            <w:t>1</w:t>
          </w:r>
          <w:r w:rsidR="00A527C6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00543" w:rsidRPr="00500543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D42" w:rsidRDefault="00510D42" w:rsidP="0076042D">
      <w:pPr>
        <w:pStyle w:val="a9"/>
      </w:pPr>
      <w:r>
        <w:separator/>
      </w:r>
    </w:p>
  </w:footnote>
  <w:footnote w:type="continuationSeparator" w:id="0">
    <w:p w:rsidR="00510D42" w:rsidRDefault="00510D4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0CEBB22E47344BA186C9AB4D8AD9A03F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34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DCB44BA28C3436D917D4E7D3B3742B1"/>
    <w:docVar w:name="rm_id" w:val="219"/>
    <w:docVar w:name="rm_name" w:val=" Помощник врача-эпидемиолога "/>
    <w:docVar w:name="rm_number" w:val=" 07143/034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Выезды"/>
    <w:docVar w:name="zona_time" w:val="20"/>
  </w:docVars>
  <w:rsids>
    <w:rsidRoot w:val="00311842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11842"/>
    <w:rsid w:val="00367816"/>
    <w:rsid w:val="003876C3"/>
    <w:rsid w:val="003C24DB"/>
    <w:rsid w:val="0040104A"/>
    <w:rsid w:val="00402CAC"/>
    <w:rsid w:val="00444410"/>
    <w:rsid w:val="004A47AD"/>
    <w:rsid w:val="004C4DB2"/>
    <w:rsid w:val="00500543"/>
    <w:rsid w:val="00506D53"/>
    <w:rsid w:val="00510D42"/>
    <w:rsid w:val="00563E94"/>
    <w:rsid w:val="00576095"/>
    <w:rsid w:val="005A3A36"/>
    <w:rsid w:val="005B466C"/>
    <w:rsid w:val="005B7FE8"/>
    <w:rsid w:val="005C0A9A"/>
    <w:rsid w:val="005D6F64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6640D"/>
    <w:rsid w:val="00883461"/>
    <w:rsid w:val="008E68DE"/>
    <w:rsid w:val="0090588D"/>
    <w:rsid w:val="009171D4"/>
    <w:rsid w:val="0092778A"/>
    <w:rsid w:val="00967790"/>
    <w:rsid w:val="009A0939"/>
    <w:rsid w:val="00A12349"/>
    <w:rsid w:val="00A527C6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23A65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  <w:rsid w:val="00FF0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2016-10-17T12:32:00Z</dcterms:created>
  <dcterms:modified xsi:type="dcterms:W3CDTF">2016-10-18T09:21:00Z</dcterms:modified>
</cp:coreProperties>
</file>